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12AD" w14:textId="77777777" w:rsidR="00106031" w:rsidRDefault="00106031" w:rsidP="001060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PALMERE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F9868BC" w14:textId="77777777" w:rsidR="00106031" w:rsidRDefault="00106031" w:rsidP="001060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4F6F819" w14:textId="77777777" w:rsidR="00106031" w:rsidRDefault="00106031" w:rsidP="001060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89E0A" w14:textId="77777777" w:rsidR="00106031" w:rsidRDefault="00106031" w:rsidP="001060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F3BFFF" w14:textId="77777777" w:rsidR="00106031" w:rsidRDefault="00106031" w:rsidP="00106031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01975B9" w14:textId="77777777" w:rsidR="00106031" w:rsidRDefault="00106031" w:rsidP="0010603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BC61D1D" w14:textId="77777777" w:rsidR="00106031" w:rsidRDefault="00106031" w:rsidP="0010603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A57B261" w14:textId="77777777" w:rsidR="00106031" w:rsidRDefault="00106031" w:rsidP="001060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633311" w14:textId="77777777" w:rsidR="00106031" w:rsidRDefault="00106031" w:rsidP="001060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AAE85F" w14:textId="77777777" w:rsidR="00106031" w:rsidRDefault="00106031" w:rsidP="0010603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76BDA0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C5B5" w14:textId="77777777" w:rsidR="00106031" w:rsidRDefault="00106031" w:rsidP="009139A6">
      <w:r>
        <w:separator/>
      </w:r>
    </w:p>
  </w:endnote>
  <w:endnote w:type="continuationSeparator" w:id="0">
    <w:p w14:paraId="4199D5E7" w14:textId="77777777" w:rsidR="00106031" w:rsidRDefault="00106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A3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A70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C6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F692" w14:textId="77777777" w:rsidR="00106031" w:rsidRDefault="00106031" w:rsidP="009139A6">
      <w:r>
        <w:separator/>
      </w:r>
    </w:p>
  </w:footnote>
  <w:footnote w:type="continuationSeparator" w:id="0">
    <w:p w14:paraId="34D4E95B" w14:textId="77777777" w:rsidR="00106031" w:rsidRDefault="00106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4A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A2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5C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31"/>
    <w:rsid w:val="000666E0"/>
    <w:rsid w:val="0010603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A285C"/>
  <w15:chartTrackingRefBased/>
  <w15:docId w15:val="{16A940F9-95BC-4552-9349-2FEF7AFD2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2022-02-12T21:09:00Z</dcterms:created>
  <dcterms:modified xsi:type="dcterms:W3CDTF">2022-02-12T21:09:00Z</dcterms:modified>
</cp:coreProperties>
</file>